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A9B58" w14:textId="77777777" w:rsidR="00245FAE" w:rsidRDefault="00245FAE" w:rsidP="00245F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Peter COUDRAY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2E684A5" w14:textId="77777777" w:rsidR="00245FAE" w:rsidRDefault="00245FAE" w:rsidP="00245F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307B6EC1" w14:textId="77777777" w:rsidR="00245FAE" w:rsidRDefault="00245FAE" w:rsidP="00245F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54C087" w14:textId="77777777" w:rsidR="00245FAE" w:rsidRDefault="00245FAE" w:rsidP="00245F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6AA96C" w14:textId="77777777" w:rsidR="00245FAE" w:rsidRDefault="00245FAE" w:rsidP="00245FAE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6F27EC8" w14:textId="77777777" w:rsidR="00245FAE" w:rsidRDefault="00245FAE" w:rsidP="00245FA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FF6A3E2" w14:textId="77777777" w:rsidR="00245FAE" w:rsidRDefault="00245FAE" w:rsidP="00245FA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3F9FE27" w14:textId="77777777" w:rsidR="00245FAE" w:rsidRDefault="00245FAE" w:rsidP="00245FA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897EAF7" w14:textId="77777777" w:rsidR="00245FAE" w:rsidRDefault="00245FAE" w:rsidP="00245FA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71E0CE6" w14:textId="77777777" w:rsidR="00245FAE" w:rsidRDefault="00245FAE" w:rsidP="00245FA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July 2022</w:t>
      </w:r>
    </w:p>
    <w:p w14:paraId="2842642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FDE0B" w14:textId="77777777" w:rsidR="00245FAE" w:rsidRDefault="00245FAE" w:rsidP="009139A6">
      <w:r>
        <w:separator/>
      </w:r>
    </w:p>
  </w:endnote>
  <w:endnote w:type="continuationSeparator" w:id="0">
    <w:p w14:paraId="0B827BCA" w14:textId="77777777" w:rsidR="00245FAE" w:rsidRDefault="00245F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85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56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07D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A1C25" w14:textId="77777777" w:rsidR="00245FAE" w:rsidRDefault="00245FAE" w:rsidP="009139A6">
      <w:r>
        <w:separator/>
      </w:r>
    </w:p>
  </w:footnote>
  <w:footnote w:type="continuationSeparator" w:id="0">
    <w:p w14:paraId="4ED72896" w14:textId="77777777" w:rsidR="00245FAE" w:rsidRDefault="00245F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4D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3E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635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AE"/>
    <w:rsid w:val="000666E0"/>
    <w:rsid w:val="00245FA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A6EC5"/>
  <w15:chartTrackingRefBased/>
  <w15:docId w15:val="{497DA5AA-157E-4958-BA1F-3097FF73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2022-07-15T20:35:00Z</dcterms:created>
  <dcterms:modified xsi:type="dcterms:W3CDTF">2022-07-15T20:35:00Z</dcterms:modified>
</cp:coreProperties>
</file>